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AAFFA" w14:textId="4ECE3995" w:rsidR="00F77D77" w:rsidRPr="00F77D77" w:rsidRDefault="00F77D77" w:rsidP="00665086">
      <w:pPr>
        <w:pStyle w:val="Heading1"/>
        <w:jc w:val="center"/>
        <w:rPr>
          <w:color w:val="auto"/>
          <w:lang w:val="en-GB" w:eastAsia="en-GB"/>
        </w:rPr>
      </w:pPr>
      <w:r w:rsidRPr="00F77D77">
        <w:rPr>
          <w:lang w:val="sr-Latn-RS" w:eastAsia="en-GB"/>
        </w:rPr>
        <w:t>Aneks 1: Formular prijave za grant</w:t>
      </w:r>
    </w:p>
    <w:p w14:paraId="7CDDD4F8" w14:textId="77777777" w:rsidR="00F77D77" w:rsidRPr="00F77D77" w:rsidRDefault="00F77D77" w:rsidP="00F77D77">
      <w:pPr>
        <w:spacing w:line="240" w:lineRule="auto"/>
        <w:ind w:left="-900"/>
        <w:jc w:val="center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6"/>
        <w:gridCol w:w="7664"/>
      </w:tblGrid>
      <w:tr w:rsidR="00F77D77" w:rsidRPr="001464D5" w14:paraId="431C1A47" w14:textId="77777777" w:rsidTr="72317445"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6540356A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Organizacija(e) koja/e se prijavljuje/u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6B4DFF25" w14:textId="77777777" w:rsidR="00F77D77" w:rsidRPr="001464D5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i/>
                <w:iCs/>
                <w:color w:val="auto"/>
                <w:sz w:val="20"/>
                <w:szCs w:val="20"/>
                <w:lang w:val="pt-PT" w:eastAsia="en-GB"/>
              </w:rPr>
            </w:pPr>
            <w:r w:rsidRPr="001464D5">
              <w:rPr>
                <w:rFonts w:eastAsia="Times New Roman" w:cstheme="minorHAnsi"/>
                <w:b w:val="0"/>
                <w:i/>
                <w:iCs/>
                <w:color w:val="auto"/>
                <w:sz w:val="20"/>
                <w:szCs w:val="20"/>
                <w:lang w:val="sr-Latn-RS" w:eastAsia="en-GB"/>
              </w:rPr>
              <w:t>Naznačite članove konzorcijuma i vodećeg partnera, ako je odgovajuće</w:t>
            </w:r>
            <w:r w:rsidRPr="001464D5">
              <w:rPr>
                <w:rFonts w:eastAsia="Times New Roman" w:cstheme="minorHAnsi"/>
                <w:b w:val="0"/>
                <w:i/>
                <w:iCs/>
                <w:color w:val="auto"/>
                <w:sz w:val="20"/>
                <w:szCs w:val="20"/>
                <w:lang w:val="pt-PT" w:eastAsia="en-GB"/>
              </w:rPr>
              <w:t> </w:t>
            </w:r>
          </w:p>
        </w:tc>
        <w:tc>
          <w:tcPr>
            <w:tcW w:w="79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420DE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</w:tr>
      <w:tr w:rsidR="00F77D77" w:rsidRPr="001464D5" w14:paraId="404928AD" w14:textId="77777777" w:rsidTr="72317445">
        <w:tc>
          <w:tcPr>
            <w:tcW w:w="22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2828FAF3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Kontakt osoba 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472FF7FF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(ime i pozicija):  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1649C290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B9C862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</w:tr>
      <w:tr w:rsidR="00F77D77" w:rsidRPr="00F77D77" w14:paraId="0617B4C8" w14:textId="77777777" w:rsidTr="72317445">
        <w:tc>
          <w:tcPr>
            <w:tcW w:w="22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51AA3CDA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Kontakt informacije: 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AED6664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7DD315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5A9E2E25" w14:textId="77777777" w:rsidTr="72317445">
        <w:tc>
          <w:tcPr>
            <w:tcW w:w="22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567F2290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Datum: 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665DDA35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8912A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2E64F807" w14:textId="77777777" w:rsidTr="72317445">
        <w:tc>
          <w:tcPr>
            <w:tcW w:w="22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015D1D3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Naslov projekta: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6C37277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AF1E191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734E4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72317445"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72317445" w14:paraId="144DA539" w14:textId="77777777" w:rsidTr="72317445"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19DF244F" w14:textId="7BC57DEB" w:rsidR="2EA21E12" w:rsidRDefault="2EA21E12" w:rsidP="72317445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</w:pPr>
            <w:r w:rsidRPr="72317445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Trajanje projekta:</w:t>
            </w:r>
          </w:p>
          <w:p w14:paraId="59484861" w14:textId="1C9A6477" w:rsidR="72317445" w:rsidRDefault="72317445" w:rsidP="72317445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</w:pPr>
          </w:p>
          <w:p w14:paraId="09B23647" w14:textId="7EF3BBBA" w:rsidR="72317445" w:rsidRDefault="72317445" w:rsidP="72317445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</w:pPr>
          </w:p>
        </w:tc>
        <w:tc>
          <w:tcPr>
            <w:tcW w:w="76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4F9E4E" w14:textId="5BB98079" w:rsidR="72317445" w:rsidRDefault="72317445" w:rsidP="72317445">
            <w:pPr>
              <w:spacing w:line="240" w:lineRule="auto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</w:tbl>
    <w:p w14:paraId="728BFF47" w14:textId="77777777" w:rsidR="00F77D77" w:rsidRPr="00F77D77" w:rsidRDefault="00F77D77" w:rsidP="00F77D77">
      <w:pPr>
        <w:spacing w:line="240" w:lineRule="auto"/>
        <w:ind w:left="-900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5145"/>
        <w:gridCol w:w="1433"/>
        <w:gridCol w:w="1975"/>
      </w:tblGrid>
      <w:tr w:rsidR="00F77D77" w:rsidRPr="00F77D77" w14:paraId="00F898A9" w14:textId="77777777" w:rsidTr="00F77D77">
        <w:tc>
          <w:tcPr>
            <w:tcW w:w="102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FCD45B8" w14:textId="77777777" w:rsidR="00F77D77" w:rsidRPr="00F77D77" w:rsidRDefault="00F77D77" w:rsidP="00F77D77">
            <w:pPr>
              <w:numPr>
                <w:ilvl w:val="0"/>
                <w:numId w:val="1"/>
              </w:numPr>
              <w:spacing w:line="240" w:lineRule="auto"/>
              <w:ind w:left="360" w:firstLine="0"/>
              <w:textAlignment w:val="baseline"/>
              <w:divId w:val="1059940390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Pitanje: </w:t>
            </w:r>
            <w:r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Šta je problem kojim će se vaš projekat baviti? Maks. 500 reči.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4050E7DF" w14:textId="77777777" w:rsidTr="00F77D77"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B751E6" w14:textId="072251C8" w:rsidR="007365E4" w:rsidRDefault="00F77D77" w:rsidP="001464D5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730A6C73" w14:textId="71EF725B" w:rsidR="007365E4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0A03138F" w14:textId="33120A39" w:rsidR="007365E4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3244B40B" w14:textId="77777777" w:rsidR="007365E4" w:rsidRPr="00F77D77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5A2B0AF9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1464D5" w14:paraId="6A05484F" w14:textId="77777777" w:rsidTr="00F77D77"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ADC21B0" w14:textId="2DC07963" w:rsidR="00F77D77" w:rsidRPr="00F77D77" w:rsidRDefault="00F77D77" w:rsidP="00F77D77">
            <w:pPr>
              <w:numPr>
                <w:ilvl w:val="0"/>
                <w:numId w:val="2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Ciljna grupa: </w:t>
            </w:r>
            <w:r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Kome je projekat namenjen? Budite što je moguće određeniji, npr. „mlade žene sa invaliditetom”</w:t>
            </w:r>
            <w:r w:rsidR="007365E4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,</w:t>
            </w:r>
            <w:r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 xml:space="preserve"> a ne „javnost”. Molimo vas da date procenu broja ciljanih korisnika.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</w:tr>
      <w:tr w:rsidR="00F77D77" w:rsidRPr="001464D5" w14:paraId="03DE62A0" w14:textId="77777777" w:rsidTr="00F77D77"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B3E3C6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7B36246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671F7ED3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3E5144C9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4EC8AE95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</w:tr>
      <w:tr w:rsidR="00F77D77" w:rsidRPr="001464D5" w14:paraId="3C53B090" w14:textId="77777777" w:rsidTr="00F77D77"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057A3519" w14:textId="77777777" w:rsidR="00F77D77" w:rsidRPr="00F77D77" w:rsidRDefault="00F77D77" w:rsidP="00F77D77">
            <w:pPr>
              <w:numPr>
                <w:ilvl w:val="0"/>
                <w:numId w:val="3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Cilj:</w:t>
            </w:r>
            <w:r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 U jednoj rečenici, navedite koju promenu vaš projekat nastoji da postigne. 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</w:tr>
      <w:tr w:rsidR="00F77D77" w:rsidRPr="001464D5" w14:paraId="173D0B3D" w14:textId="77777777" w:rsidTr="00F77D77"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A94BCB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06CD8F8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1707ED5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2629A88F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27342A0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</w:tr>
      <w:tr w:rsidR="00F77D77" w:rsidRPr="00F77D77" w14:paraId="35C8B45A" w14:textId="77777777" w:rsidTr="00F77D77"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1BE4DB95" w14:textId="77777777" w:rsidR="00F77D77" w:rsidRPr="00F77D77" w:rsidRDefault="00F77D77" w:rsidP="00F77D77">
            <w:pPr>
              <w:numPr>
                <w:ilvl w:val="0"/>
                <w:numId w:val="4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lastRenderedPageBreak/>
              <w:t>Rezultati: </w:t>
            </w:r>
            <w:r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Navedite 2-4 rezultata koje vaš projekat nastoji da postigne, fokusirajući se na promene u znanju, veštinama, kapacitetu, ponašanju, ili performansama krajnjih korisnika. Navedite barem jedan indikator po rezultatu. 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0F154B1C" w14:textId="77777777" w:rsidTr="00F77D77"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F1C85D" w14:textId="19A06DCE" w:rsidR="007365E4" w:rsidRPr="00F77D77" w:rsidRDefault="00F77D77" w:rsidP="007365E4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F5A722B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BDAA54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E035D7A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709CB13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225CC23" w14:textId="3AA13F65" w:rsidR="007365E4" w:rsidRPr="00F77D77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F77D77" w:rsidRPr="00F77D77" w14:paraId="7A042774" w14:textId="77777777" w:rsidTr="00F77D77"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3EEF3655" w14:textId="77777777" w:rsidR="00F77D77" w:rsidRPr="00F77D77" w:rsidRDefault="00F77D77" w:rsidP="00F77D77">
            <w:pPr>
              <w:numPr>
                <w:ilvl w:val="0"/>
                <w:numId w:val="5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Aktivnosti: </w:t>
            </w:r>
            <w:r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Navedite i opišite sve aktivnosti koje će se sprovesti u sklopu ove inicijative. 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6B9FF11C" w14:textId="77777777" w:rsidTr="00F77D77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A7F69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Aktivnost  br.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A692C5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Naziv aktivnosti + kratak opis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596F2D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Vremenski okvir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0AE27E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Lokacija (grad/selo)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385856D9" w14:textId="77777777" w:rsidTr="00F77D77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F1AA64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Aktivnost 1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22BBD5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8CBDCF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5A8975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2D8F8BAD" w14:textId="77777777" w:rsidTr="00F77D77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089AB9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Aktivnost 2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48785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6FCAC3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C285B0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227D2001" w14:textId="77777777" w:rsidTr="00F77D77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EE4469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Aktivnost 3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C364CF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FF2BFF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7A476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15DDF488" w14:textId="77777777" w:rsidTr="00F77D77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4197BD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Aktivnost 4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66EB2D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58FC0E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CA95B4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262EB904" w14:textId="77777777" w:rsidTr="00F77D77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FACC96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Aktivnost 5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8785C2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359A3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32AD4A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167A4924" w14:textId="77777777" w:rsidTr="00F77D77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7C8CB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…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2F4682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B0D6FF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34D272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06DF2EBC" w14:textId="77777777" w:rsidTr="00F77D77">
        <w:trPr>
          <w:trHeight w:val="300"/>
        </w:trPr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6C54A8DE" w14:textId="77777777" w:rsidR="00F77D77" w:rsidRPr="00F77D77" w:rsidRDefault="00F77D77" w:rsidP="00F77D77">
            <w:pPr>
              <w:numPr>
                <w:ilvl w:val="0"/>
                <w:numId w:val="6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Monitoring i evaluacija</w:t>
            </w:r>
            <w:r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: Ukratko opišite kako ćete izvršiti monitoring i evaluaciju toga da li je projekat ispunio namerene ishode i cilj. Maks. 200 reči.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62DEF9AC" w14:textId="77777777" w:rsidTr="00F77D77">
        <w:trPr>
          <w:trHeight w:val="300"/>
        </w:trPr>
        <w:tc>
          <w:tcPr>
            <w:tcW w:w="1021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108CEF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4FB6DDE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3CB2843D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787E08B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2BDF9CF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2E471EA8" w14:textId="77777777" w:rsidR="00D55276" w:rsidRPr="00F77D77" w:rsidRDefault="00D55276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504ADBC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</w:tbl>
    <w:p w14:paraId="1F1D3026" w14:textId="77777777" w:rsidR="00F77D77" w:rsidRPr="00F77D77" w:rsidRDefault="00F77D77" w:rsidP="00F77D77">
      <w:pPr>
        <w:spacing w:line="240" w:lineRule="auto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p w14:paraId="3DCCF487" w14:textId="77777777" w:rsidR="0087605E" w:rsidRPr="00F77D77" w:rsidRDefault="0087605E" w:rsidP="00F77D77">
      <w:pPr>
        <w:rPr>
          <w:rFonts w:cstheme="minorHAnsi"/>
          <w:sz w:val="24"/>
          <w:szCs w:val="24"/>
        </w:rPr>
      </w:pPr>
    </w:p>
    <w:sectPr w:rsidR="0087605E" w:rsidRPr="00F77D77" w:rsidSect="00C905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414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8A01E" w14:textId="77777777" w:rsidR="006B083A" w:rsidRDefault="006B083A">
      <w:r>
        <w:separator/>
      </w:r>
    </w:p>
    <w:p w14:paraId="6773991B" w14:textId="77777777" w:rsidR="006B083A" w:rsidRDefault="006B083A"/>
  </w:endnote>
  <w:endnote w:type="continuationSeparator" w:id="0">
    <w:p w14:paraId="2C7A72E8" w14:textId="77777777" w:rsidR="006B083A" w:rsidRDefault="006B083A">
      <w:r>
        <w:continuationSeparator/>
      </w:r>
    </w:p>
    <w:p w14:paraId="709700C6" w14:textId="77777777" w:rsidR="006B083A" w:rsidRDefault="006B08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9639F" w14:textId="77777777" w:rsidR="00A405B4" w:rsidRDefault="00A405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C74A1" w14:textId="44A374B6" w:rsidR="00DF027C" w:rsidRDefault="00A405B4" w:rsidP="00C90519">
    <w:pPr>
      <w:pStyle w:val="Footer"/>
      <w:tabs>
        <w:tab w:val="center" w:pos="4968"/>
        <w:tab w:val="left" w:pos="6684"/>
      </w:tabs>
    </w:pPr>
    <w:r w:rsidRPr="00706100">
      <w:rPr>
        <w:sz w:val="20"/>
        <w:szCs w:val="16"/>
      </w:rPr>
      <w:t xml:space="preserve">ALVED </w:t>
    </w:r>
    <w:r w:rsidRPr="00706100">
      <w:rPr>
        <w:sz w:val="20"/>
        <w:szCs w:val="16"/>
      </w:rPr>
      <w:t>2020/2.2.4</w:t>
    </w:r>
    <w:bookmarkStart w:id="0" w:name="_GoBack"/>
    <w:bookmarkEnd w:id="0"/>
    <w:r w:rsidR="00C90519">
      <w:tab/>
    </w:r>
    <w:sdt>
      <w:sdtPr>
        <w:id w:val="62874891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F027C">
          <w:fldChar w:fldCharType="begin"/>
        </w:r>
        <w:r w:rsidR="00DF027C">
          <w:instrText xml:space="preserve"> PAGE   \* MERGEFORMAT </w:instrText>
        </w:r>
        <w:r w:rsidR="00DF027C">
          <w:fldChar w:fldCharType="separate"/>
        </w:r>
        <w:r w:rsidR="006E5716">
          <w:rPr>
            <w:noProof/>
          </w:rPr>
          <w:t>1</w:t>
        </w:r>
        <w:r w:rsidR="00DF027C">
          <w:rPr>
            <w:noProof/>
          </w:rPr>
          <w:fldChar w:fldCharType="end"/>
        </w:r>
      </w:sdtContent>
    </w:sdt>
    <w:r w:rsidR="00C90519">
      <w:rPr>
        <w:noProof/>
      </w:rPr>
      <w:tab/>
    </w:r>
  </w:p>
  <w:p w14:paraId="128308AD" w14:textId="77777777" w:rsidR="00DF027C" w:rsidRDefault="00DF02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67BAD" w14:textId="77777777" w:rsidR="00A405B4" w:rsidRDefault="00A40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46BF4" w14:textId="77777777" w:rsidR="006B083A" w:rsidRDefault="006B083A">
      <w:r>
        <w:separator/>
      </w:r>
    </w:p>
    <w:p w14:paraId="76AE4CA9" w14:textId="77777777" w:rsidR="006B083A" w:rsidRDefault="006B083A"/>
  </w:footnote>
  <w:footnote w:type="continuationSeparator" w:id="0">
    <w:p w14:paraId="39603204" w14:textId="77777777" w:rsidR="006B083A" w:rsidRDefault="006B083A">
      <w:r>
        <w:continuationSeparator/>
      </w:r>
    </w:p>
    <w:p w14:paraId="3A6B9E6B" w14:textId="77777777" w:rsidR="006B083A" w:rsidRDefault="006B08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BA120" w14:textId="77777777" w:rsidR="00A405B4" w:rsidRDefault="00A40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38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0038"/>
    </w:tblGrid>
    <w:tr w:rsidR="00D077E9" w14:paraId="46DE0D48" w14:textId="77777777" w:rsidTr="72317445">
      <w:trPr>
        <w:trHeight w:val="1530"/>
      </w:trPr>
      <w:tc>
        <w:tcPr>
          <w:tcW w:w="10038" w:type="dxa"/>
          <w:tcBorders>
            <w:top w:val="nil"/>
            <w:left w:val="nil"/>
            <w:bottom w:val="single" w:sz="36" w:space="0" w:color="E64614"/>
            <w:right w:val="nil"/>
          </w:tcBorders>
          <w:shd w:val="clear" w:color="auto" w:fill="auto"/>
        </w:tcPr>
        <w:p w14:paraId="6DC22404" w14:textId="77777777" w:rsidR="00C90519" w:rsidRDefault="00C90519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883E8A4" wp14:editId="5780BBB6">
                <wp:simplePos x="0" y="0"/>
                <wp:positionH relativeFrom="column">
                  <wp:posOffset>3710940</wp:posOffset>
                </wp:positionH>
                <wp:positionV relativeFrom="paragraph">
                  <wp:posOffset>203200</wp:posOffset>
                </wp:positionV>
                <wp:extent cx="2937903" cy="780124"/>
                <wp:effectExtent l="0" t="0" r="0" b="1270"/>
                <wp:wrapNone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3368" b="10069"/>
                        <a:stretch/>
                      </pic:blipFill>
                      <pic:spPr bwMode="auto">
                        <a:xfrm>
                          <a:off x="0" y="0"/>
                          <a:ext cx="2937903" cy="7801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0AE10AF" wp14:editId="30C2BBB4">
                <wp:simplePos x="0" y="0"/>
                <wp:positionH relativeFrom="column">
                  <wp:posOffset>-601981</wp:posOffset>
                </wp:positionH>
                <wp:positionV relativeFrom="paragraph">
                  <wp:posOffset>114300</wp:posOffset>
                </wp:positionV>
                <wp:extent cx="3350941" cy="868680"/>
                <wp:effectExtent l="0" t="0" r="0" b="0"/>
                <wp:wrapNone/>
                <wp:docPr id="55" name="Pictur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363" b="50713"/>
                        <a:stretch/>
                      </pic:blipFill>
                      <pic:spPr bwMode="auto">
                        <a:xfrm>
                          <a:off x="0" y="0"/>
                          <a:ext cx="3353934" cy="8694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BEC93F4" w14:textId="77777777" w:rsidR="00C90519" w:rsidRPr="00C90519" w:rsidRDefault="00C90519" w:rsidP="00C90519"/>
        <w:p w14:paraId="4DF4E410" w14:textId="77777777" w:rsidR="00D077E9" w:rsidRPr="00C90519" w:rsidRDefault="00C90519" w:rsidP="00C90519">
          <w:pPr>
            <w:tabs>
              <w:tab w:val="left" w:pos="6624"/>
            </w:tabs>
          </w:pPr>
          <w:r>
            <w:tab/>
          </w:r>
        </w:p>
      </w:tc>
    </w:tr>
  </w:tbl>
  <w:p w14:paraId="4FB06A55" w14:textId="77777777" w:rsidR="00D077E9" w:rsidRDefault="00D077E9" w:rsidP="00C90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D63E5" w14:textId="77777777" w:rsidR="00A405B4" w:rsidRDefault="00A40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70E80"/>
    <w:multiLevelType w:val="multilevel"/>
    <w:tmpl w:val="D3CA7C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D31C1B"/>
    <w:multiLevelType w:val="multilevel"/>
    <w:tmpl w:val="FE1E64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587432"/>
    <w:multiLevelType w:val="multilevel"/>
    <w:tmpl w:val="E612C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436221"/>
    <w:multiLevelType w:val="multilevel"/>
    <w:tmpl w:val="ACA82E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A95451"/>
    <w:multiLevelType w:val="multilevel"/>
    <w:tmpl w:val="BDCE2C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D51A75"/>
    <w:multiLevelType w:val="multilevel"/>
    <w:tmpl w:val="73DEA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D77"/>
    <w:rsid w:val="0002482E"/>
    <w:rsid w:val="00050324"/>
    <w:rsid w:val="000A0150"/>
    <w:rsid w:val="000E63C9"/>
    <w:rsid w:val="00130E9D"/>
    <w:rsid w:val="001464D5"/>
    <w:rsid w:val="00150A6D"/>
    <w:rsid w:val="00185B35"/>
    <w:rsid w:val="001F2BC8"/>
    <w:rsid w:val="001F5F6B"/>
    <w:rsid w:val="00243EBC"/>
    <w:rsid w:val="00246A35"/>
    <w:rsid w:val="0025567E"/>
    <w:rsid w:val="00284348"/>
    <w:rsid w:val="002F51F5"/>
    <w:rsid w:val="00312137"/>
    <w:rsid w:val="00330359"/>
    <w:rsid w:val="0033762F"/>
    <w:rsid w:val="00366C7E"/>
    <w:rsid w:val="00384EA3"/>
    <w:rsid w:val="003A39A1"/>
    <w:rsid w:val="003C2191"/>
    <w:rsid w:val="003D3863"/>
    <w:rsid w:val="004110DE"/>
    <w:rsid w:val="0044085A"/>
    <w:rsid w:val="004B21A5"/>
    <w:rsid w:val="005037F0"/>
    <w:rsid w:val="00516A86"/>
    <w:rsid w:val="005275F6"/>
    <w:rsid w:val="00572102"/>
    <w:rsid w:val="0058468F"/>
    <w:rsid w:val="005E7855"/>
    <w:rsid w:val="005F1BB0"/>
    <w:rsid w:val="00656C4D"/>
    <w:rsid w:val="00665086"/>
    <w:rsid w:val="006B083A"/>
    <w:rsid w:val="006E5716"/>
    <w:rsid w:val="007302B3"/>
    <w:rsid w:val="00730733"/>
    <w:rsid w:val="00730E3A"/>
    <w:rsid w:val="007365E4"/>
    <w:rsid w:val="00736AAF"/>
    <w:rsid w:val="00737407"/>
    <w:rsid w:val="00765B2A"/>
    <w:rsid w:val="00783A34"/>
    <w:rsid w:val="007C6B52"/>
    <w:rsid w:val="007D16C5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7720"/>
    <w:rsid w:val="00A23AFA"/>
    <w:rsid w:val="00A31B3E"/>
    <w:rsid w:val="00A405B4"/>
    <w:rsid w:val="00A532F3"/>
    <w:rsid w:val="00A8489E"/>
    <w:rsid w:val="00AC29F3"/>
    <w:rsid w:val="00AD7E69"/>
    <w:rsid w:val="00B231E5"/>
    <w:rsid w:val="00B43E10"/>
    <w:rsid w:val="00C02B87"/>
    <w:rsid w:val="00C4086D"/>
    <w:rsid w:val="00C90519"/>
    <w:rsid w:val="00CA1896"/>
    <w:rsid w:val="00CA5C8E"/>
    <w:rsid w:val="00CB5B28"/>
    <w:rsid w:val="00CF5371"/>
    <w:rsid w:val="00D0323A"/>
    <w:rsid w:val="00D0559F"/>
    <w:rsid w:val="00D07171"/>
    <w:rsid w:val="00D077E9"/>
    <w:rsid w:val="00D42CB7"/>
    <w:rsid w:val="00D5413D"/>
    <w:rsid w:val="00D55276"/>
    <w:rsid w:val="00D570A9"/>
    <w:rsid w:val="00D70D02"/>
    <w:rsid w:val="00D770C7"/>
    <w:rsid w:val="00D86945"/>
    <w:rsid w:val="00D90290"/>
    <w:rsid w:val="00DD152F"/>
    <w:rsid w:val="00DE213F"/>
    <w:rsid w:val="00DF027C"/>
    <w:rsid w:val="00E00A32"/>
    <w:rsid w:val="00E20A64"/>
    <w:rsid w:val="00E22ACD"/>
    <w:rsid w:val="00E620B0"/>
    <w:rsid w:val="00E81B40"/>
    <w:rsid w:val="00EF555B"/>
    <w:rsid w:val="00F027BB"/>
    <w:rsid w:val="00F11DCF"/>
    <w:rsid w:val="00F162EA"/>
    <w:rsid w:val="00F46CBF"/>
    <w:rsid w:val="00F52D27"/>
    <w:rsid w:val="00F77D77"/>
    <w:rsid w:val="00F815F9"/>
    <w:rsid w:val="00F83527"/>
    <w:rsid w:val="00FD583F"/>
    <w:rsid w:val="00FD7488"/>
    <w:rsid w:val="00FF16B4"/>
    <w:rsid w:val="2EA21E12"/>
    <w:rsid w:val="72317445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70AF1"/>
  <w15:docId w15:val="{21F9078D-5A61-48DD-9D93-E953CBAF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paragraph" w:customStyle="1" w:styleId="paragraph">
    <w:name w:val="paragraph"/>
    <w:basedOn w:val="Normal"/>
    <w:rsid w:val="00F7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color w:val="auto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77D77"/>
  </w:style>
  <w:style w:type="character" w:customStyle="1" w:styleId="eop">
    <w:name w:val="eop"/>
    <w:basedOn w:val="DefaultParagraphFont"/>
    <w:rsid w:val="00F77D77"/>
  </w:style>
  <w:style w:type="character" w:styleId="CommentReference">
    <w:name w:val="annotation reference"/>
    <w:basedOn w:val="DefaultParagraphFont"/>
    <w:uiPriority w:val="99"/>
    <w:semiHidden/>
    <w:unhideWhenUsed/>
    <w:rsid w:val="00F77D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7D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7D77"/>
    <w:rPr>
      <w:rFonts w:eastAsiaTheme="minorEastAsia"/>
      <w:b/>
      <w:color w:val="082A75" w:themeColor="text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D77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D77"/>
    <w:rPr>
      <w:rFonts w:eastAsiaTheme="minorEastAsia"/>
      <w:b/>
      <w:bCs/>
      <w:color w:val="082A75" w:themeColor="text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2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0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5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64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0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2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2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8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24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9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3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3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6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6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7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8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60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9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1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4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5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88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12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0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7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6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94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4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5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3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2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7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7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59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06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3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3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3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1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66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8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4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80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82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5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8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3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7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2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19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6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4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1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8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4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04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7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0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0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79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39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1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1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3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2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83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1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2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39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75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64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82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vmas01\Documents\PIN\1%20SER\ALVED%20Grants%20template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DB3C06B8B774DBEDC143F5911AC8B" ma:contentTypeVersion="14" ma:contentTypeDescription="Create a new document." ma:contentTypeScope="" ma:versionID="21d5330aea19baae1426da6de0c601e2">
  <xsd:schema xmlns:xsd="http://www.w3.org/2001/XMLSchema" xmlns:xs="http://www.w3.org/2001/XMLSchema" xmlns:p="http://schemas.microsoft.com/office/2006/metadata/properties" xmlns:ns1="http://schemas.microsoft.com/sharepoint/v3" xmlns:ns2="ab0a7928-7bbd-4150-942f-2822f48c444c" xmlns:ns3="c27ea7cb-71f0-4e84-8567-50d9397e8abf" targetNamespace="http://schemas.microsoft.com/office/2006/metadata/properties" ma:root="true" ma:fieldsID="fc1e55557f90f274ab9125107035dbce" ns1:_="" ns2:_="" ns3:_="">
    <xsd:import namespace="http://schemas.microsoft.com/sharepoint/v3"/>
    <xsd:import namespace="ab0a7928-7bbd-4150-942f-2822f48c444c"/>
    <xsd:import namespace="c27ea7cb-71f0-4e84-8567-50d9397e8a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a7928-7bbd-4150-942f-2822f48c4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ea7cb-71f0-4e84-8567-50d9397e8a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8147BC-1DC0-4DD6-AF7C-82F5A4DCB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0a7928-7bbd-4150-942f-2822f48c444c"/>
    <ds:schemaRef ds:uri="c27ea7cb-71f0-4e84-8567-50d9397e8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0DCC3-2D78-4142-8EA4-C44425E07A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2DFBF-21E9-4C07-8FEA-3CDC367EAA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ALVED Grants template.dotx</Template>
  <TotalTime>0</TotalTime>
  <Pages>2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zivmas01</dc:creator>
  <cp:keywords/>
  <cp:lastModifiedBy>Masa Zivojinovic</cp:lastModifiedBy>
  <cp:revision>10</cp:revision>
  <cp:lastPrinted>2006-08-01T17:47:00Z</cp:lastPrinted>
  <dcterms:created xsi:type="dcterms:W3CDTF">2020-12-24T12:18:00Z</dcterms:created>
  <dcterms:modified xsi:type="dcterms:W3CDTF">2021-01-05T13:19:00Z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0x010100258DB3C06B8B774DBEDC143F5911AC8B</vt:lpwstr>
  </property>
</Properties>
</file>